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562B1" w14:textId="77777777" w:rsidR="00370CD2" w:rsidRPr="00CD5E14" w:rsidRDefault="00370CD2" w:rsidP="00E52423">
      <w:pPr>
        <w:spacing w:after="0" w:line="240" w:lineRule="auto"/>
        <w:jc w:val="right"/>
        <w:rPr>
          <w:rFonts w:ascii="Verdana" w:eastAsia="Times New Roman" w:hAnsi="Verdana"/>
          <w:sz w:val="16"/>
          <w:szCs w:val="18"/>
          <w:lang w:eastAsia="pl-PL"/>
        </w:rPr>
      </w:pPr>
    </w:p>
    <w:p w14:paraId="0B880143" w14:textId="77777777" w:rsidR="00945968" w:rsidRPr="000445D5" w:rsidRDefault="00945968" w:rsidP="00945968">
      <w:pPr>
        <w:tabs>
          <w:tab w:val="right" w:pos="9072"/>
        </w:tabs>
        <w:jc w:val="right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2.5.3</w:t>
      </w:r>
      <w:r w:rsidRPr="000445D5">
        <w:rPr>
          <w:rFonts w:ascii="Verdana" w:hAnsi="Verdana"/>
          <w:bCs/>
          <w:sz w:val="16"/>
          <w:szCs w:val="16"/>
        </w:rPr>
        <w:t xml:space="preserve"> – Zał.</w:t>
      </w:r>
      <w:r>
        <w:rPr>
          <w:rFonts w:ascii="Verdana" w:hAnsi="Verdana"/>
          <w:bCs/>
          <w:sz w:val="16"/>
          <w:szCs w:val="16"/>
        </w:rPr>
        <w:t xml:space="preserve"> 4 </w:t>
      </w:r>
      <w:r w:rsidRPr="001F42F9">
        <w:rPr>
          <w:rFonts w:ascii="Verdana" w:hAnsi="Verdana"/>
          <w:bCs/>
          <w:i/>
          <w:iCs/>
          <w:sz w:val="16"/>
          <w:szCs w:val="16"/>
        </w:rPr>
        <w:t>Wzór pisma informującego o zniszczeniu weksla</w:t>
      </w:r>
    </w:p>
    <w:p w14:paraId="7BA51C76" w14:textId="77777777" w:rsidR="00945968" w:rsidRDefault="00945968" w:rsidP="00945968">
      <w:pPr>
        <w:pStyle w:val="Nagwek"/>
        <w:jc w:val="center"/>
        <w:rPr>
          <w:rFonts w:ascii="Verdana" w:hAnsi="Verdana"/>
          <w:b/>
          <w:sz w:val="18"/>
          <w:szCs w:val="18"/>
        </w:rPr>
      </w:pPr>
    </w:p>
    <w:p w14:paraId="0841D2C2" w14:textId="77777777" w:rsidR="00945968" w:rsidRPr="00BE1D42" w:rsidRDefault="00945968" w:rsidP="00945968">
      <w:pPr>
        <w:pStyle w:val="Nagwek"/>
        <w:jc w:val="center"/>
        <w:rPr>
          <w:rFonts w:ascii="Verdana" w:hAnsi="Verdana"/>
          <w:b/>
          <w:sz w:val="18"/>
          <w:szCs w:val="18"/>
        </w:rPr>
      </w:pPr>
      <w:r w:rsidRPr="00BE1D42">
        <w:rPr>
          <w:rFonts w:ascii="Verdana" w:hAnsi="Verdana"/>
          <w:b/>
          <w:sz w:val="18"/>
          <w:szCs w:val="18"/>
        </w:rPr>
        <w:t>WZÓR</w:t>
      </w:r>
    </w:p>
    <w:p w14:paraId="603F0190" w14:textId="77777777" w:rsidR="00945968" w:rsidRPr="00BE1D42" w:rsidRDefault="00945968" w:rsidP="00945968">
      <w:pPr>
        <w:jc w:val="right"/>
        <w:rPr>
          <w:rFonts w:ascii="Verdana" w:hAnsi="Verdana"/>
          <w:b/>
          <w:sz w:val="18"/>
          <w:szCs w:val="18"/>
        </w:rPr>
      </w:pPr>
    </w:p>
    <w:p w14:paraId="6C2BEE24" w14:textId="77777777" w:rsidR="00945968" w:rsidRPr="00BE1D42" w:rsidRDefault="00945968" w:rsidP="00945968">
      <w:pPr>
        <w:tabs>
          <w:tab w:val="right" w:pos="8222"/>
        </w:tabs>
        <w:spacing w:after="0" w:line="240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                  </w:t>
      </w:r>
    </w:p>
    <w:p w14:paraId="6C5BCC71" w14:textId="77777777" w:rsidR="00945968" w:rsidRDefault="00945968" w:rsidP="00945968">
      <w:pPr>
        <w:tabs>
          <w:tab w:val="right" w:pos="9072"/>
        </w:tabs>
        <w:spacing w:after="0" w:line="240" w:lineRule="auto"/>
        <w:jc w:val="right"/>
        <w:rPr>
          <w:rFonts w:ascii="Verdana" w:hAnsi="Verdana"/>
          <w:sz w:val="18"/>
          <w:szCs w:val="18"/>
        </w:rPr>
      </w:pPr>
    </w:p>
    <w:p w14:paraId="18BF0483" w14:textId="77777777" w:rsidR="00945968" w:rsidRPr="00BE1D42" w:rsidRDefault="00945968" w:rsidP="00945968">
      <w:pPr>
        <w:tabs>
          <w:tab w:val="right" w:pos="9072"/>
        </w:tabs>
        <w:spacing w:after="0" w:line="240" w:lineRule="auto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</w:t>
      </w:r>
      <w:r w:rsidRPr="00BE1D42">
        <w:rPr>
          <w:rFonts w:ascii="Verdana" w:hAnsi="Verdana"/>
          <w:sz w:val="18"/>
          <w:szCs w:val="18"/>
        </w:rPr>
        <w:t>sygnatura pisma</w:t>
      </w:r>
      <w:r>
        <w:rPr>
          <w:rFonts w:ascii="Verdana" w:hAnsi="Verdana"/>
          <w:sz w:val="18"/>
          <w:szCs w:val="18"/>
        </w:rPr>
        <w:t>)</w:t>
      </w:r>
    </w:p>
    <w:p w14:paraId="731CD9FF" w14:textId="77777777" w:rsidR="00945968" w:rsidRPr="00BE1D42" w:rsidRDefault="00945968" w:rsidP="00945968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34E4059F" w14:textId="77777777" w:rsidR="00370CD2" w:rsidRPr="009A7EDA" w:rsidRDefault="00945968" w:rsidP="00945968">
      <w:pPr>
        <w:spacing w:after="0" w:line="240" w:lineRule="auto"/>
        <w:rPr>
          <w:rFonts w:ascii="Verdana" w:eastAsia="Times New Roman" w:hAnsi="Verdana"/>
          <w:iCs/>
          <w:sz w:val="14"/>
          <w:szCs w:val="14"/>
          <w:lang w:eastAsia="pl-PL"/>
        </w:rPr>
      </w:pPr>
      <w:r>
        <w:rPr>
          <w:rFonts w:ascii="Verdana" w:hAnsi="Verdana"/>
          <w:b/>
          <w:bCs/>
          <w:sz w:val="18"/>
          <w:szCs w:val="18"/>
        </w:rPr>
        <w:t xml:space="preserve">                                                                                                                  </w:t>
      </w:r>
      <w:r>
        <w:rPr>
          <w:rFonts w:ascii="Verdana" w:hAnsi="Verdana" w:cs="Verdana"/>
          <w:b/>
          <w:bCs/>
          <w:sz w:val="18"/>
          <w:szCs w:val="18"/>
        </w:rPr>
        <w:t>Nazwa Beneficjenta</w:t>
      </w:r>
    </w:p>
    <w:p w14:paraId="2AB87383" w14:textId="77777777" w:rsidR="00370CD2" w:rsidRDefault="00370CD2" w:rsidP="00E52423">
      <w:pPr>
        <w:spacing w:after="0" w:line="240" w:lineRule="auto"/>
        <w:rPr>
          <w:rFonts w:ascii="Verdana" w:eastAsia="Times New Roman" w:hAnsi="Verdana"/>
          <w:iCs/>
          <w:sz w:val="14"/>
          <w:szCs w:val="14"/>
          <w:lang w:eastAsia="pl-PL"/>
        </w:rPr>
      </w:pPr>
    </w:p>
    <w:p w14:paraId="01343EC3" w14:textId="77777777" w:rsidR="00370CD2" w:rsidRPr="009A7EDA" w:rsidRDefault="00370CD2" w:rsidP="00E52423">
      <w:pPr>
        <w:spacing w:after="0" w:line="240" w:lineRule="auto"/>
        <w:rPr>
          <w:rFonts w:ascii="Verdana" w:eastAsia="Times New Roman" w:hAnsi="Verdana"/>
          <w:iCs/>
          <w:sz w:val="14"/>
          <w:szCs w:val="14"/>
          <w:lang w:eastAsia="pl-PL"/>
        </w:rPr>
      </w:pPr>
    </w:p>
    <w:p w14:paraId="4C586DF8" w14:textId="77777777" w:rsidR="00370CD2" w:rsidRPr="006C15B8" w:rsidRDefault="00370CD2" w:rsidP="0020232A">
      <w:pPr>
        <w:spacing w:after="0" w:line="240" w:lineRule="auto"/>
        <w:rPr>
          <w:rFonts w:ascii="Verdana" w:eastAsia="Times New Roman" w:hAnsi="Verdana"/>
          <w:b/>
          <w:iCs/>
          <w:sz w:val="18"/>
          <w:szCs w:val="18"/>
          <w:lang w:eastAsia="pl-PL"/>
        </w:rPr>
      </w:pPr>
      <w:r w:rsidRPr="001A799D">
        <w:rPr>
          <w:rFonts w:ascii="Verdana" w:hAnsi="Verdana"/>
          <w:b/>
          <w:iCs/>
          <w:sz w:val="18"/>
          <w:szCs w:val="18"/>
        </w:rPr>
        <w:t>N</w:t>
      </w:r>
      <w:r>
        <w:rPr>
          <w:rFonts w:ascii="Verdana" w:hAnsi="Verdana"/>
          <w:b/>
          <w:iCs/>
          <w:sz w:val="18"/>
          <w:szCs w:val="18"/>
        </w:rPr>
        <w:t>umer umowy o dofinansowanie</w:t>
      </w:r>
      <w:r w:rsidRPr="006C15B8">
        <w:rPr>
          <w:rFonts w:ascii="Verdana" w:eastAsia="Times New Roman" w:hAnsi="Verdana"/>
          <w:b/>
          <w:iCs/>
          <w:sz w:val="18"/>
          <w:szCs w:val="18"/>
          <w:lang w:eastAsia="pl-PL"/>
        </w:rPr>
        <w:t>:</w:t>
      </w:r>
      <w:r>
        <w:rPr>
          <w:rFonts w:ascii="Verdana" w:eastAsia="Times New Roman" w:hAnsi="Verdana"/>
          <w:b/>
          <w:iCs/>
          <w:sz w:val="18"/>
          <w:szCs w:val="18"/>
          <w:lang w:eastAsia="pl-PL"/>
        </w:rPr>
        <w:tab/>
        <w:t xml:space="preserve"> </w:t>
      </w:r>
    </w:p>
    <w:p w14:paraId="777FA699" w14:textId="77777777" w:rsidR="00370CD2" w:rsidRPr="009A7EDA" w:rsidRDefault="00370CD2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77272946" w14:textId="77777777" w:rsidR="00370CD2" w:rsidRPr="00243D97" w:rsidRDefault="00370CD2" w:rsidP="00E52423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Dot.: </w:t>
      </w:r>
      <w:r w:rsidRPr="00243D97">
        <w:rPr>
          <w:rFonts w:ascii="Verdana" w:eastAsia="Times New Roman" w:hAnsi="Verdana"/>
          <w:b/>
          <w:sz w:val="18"/>
          <w:szCs w:val="18"/>
          <w:lang w:eastAsia="pl-PL"/>
        </w:rPr>
        <w:t xml:space="preserve">zniszczenia </w:t>
      </w:r>
      <w:r>
        <w:rPr>
          <w:rFonts w:ascii="Verdana" w:hAnsi="Verdana"/>
          <w:b/>
          <w:bCs/>
          <w:sz w:val="18"/>
          <w:szCs w:val="18"/>
        </w:rPr>
        <w:t xml:space="preserve">weksla </w:t>
      </w:r>
      <w:r w:rsidRPr="00243D97">
        <w:rPr>
          <w:rFonts w:ascii="Verdana" w:hAnsi="Verdana"/>
          <w:b/>
          <w:bCs/>
          <w:sz w:val="18"/>
          <w:szCs w:val="18"/>
        </w:rPr>
        <w:t>własnego in blanco wraz z deklaracją wekslową</w:t>
      </w:r>
    </w:p>
    <w:p w14:paraId="34675FA3" w14:textId="77777777" w:rsidR="00370CD2" w:rsidRPr="009A7EDA" w:rsidRDefault="00370CD2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7CCCB7C5" w14:textId="77777777" w:rsidR="00370CD2" w:rsidRDefault="00370CD2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54B2EC50" w14:textId="77777777" w:rsidR="00370CD2" w:rsidRDefault="00370CD2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6F209AB1" w14:textId="77777777" w:rsidR="00370CD2" w:rsidRDefault="00370CD2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50DB6C24" w14:textId="77777777" w:rsidR="00370CD2" w:rsidRPr="009A7EDA" w:rsidRDefault="00370CD2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0CD07407" w14:textId="77777777" w:rsidR="00370CD2" w:rsidRPr="006C15B8" w:rsidRDefault="00370CD2" w:rsidP="00E52423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b/>
          <w:sz w:val="18"/>
          <w:szCs w:val="18"/>
          <w:lang w:eastAsia="pl-PL"/>
        </w:rPr>
        <w:t>Szanowni Państwo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,</w:t>
      </w:r>
    </w:p>
    <w:p w14:paraId="33FFE6F1" w14:textId="77777777" w:rsidR="00370CD2" w:rsidRPr="00164A1D" w:rsidRDefault="00370CD2" w:rsidP="00E52423">
      <w:pPr>
        <w:spacing w:after="0" w:line="240" w:lineRule="auto"/>
        <w:rPr>
          <w:rFonts w:ascii="Verdana" w:eastAsia="Times New Roman" w:hAnsi="Verdana"/>
          <w:sz w:val="16"/>
          <w:szCs w:val="15"/>
          <w:lang w:eastAsia="pl-PL"/>
        </w:rPr>
      </w:pPr>
    </w:p>
    <w:p w14:paraId="7B4B8071" w14:textId="77777777" w:rsidR="00370CD2" w:rsidRPr="00164A1D" w:rsidRDefault="00370CD2" w:rsidP="00E52423">
      <w:pPr>
        <w:spacing w:after="0" w:line="240" w:lineRule="auto"/>
        <w:jc w:val="both"/>
        <w:rPr>
          <w:rFonts w:ascii="Verdana" w:eastAsia="Times New Roman" w:hAnsi="Verdana"/>
          <w:sz w:val="16"/>
          <w:szCs w:val="15"/>
          <w:lang w:eastAsia="pl-PL"/>
        </w:rPr>
      </w:pPr>
    </w:p>
    <w:p w14:paraId="1A8B678A" w14:textId="77777777" w:rsidR="00370CD2" w:rsidRPr="00945968" w:rsidRDefault="00B457B0" w:rsidP="00A75C57">
      <w:pPr>
        <w:spacing w:after="0" w:line="360" w:lineRule="auto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w nawiązaniu do pisma z dnia &lt;data&gt; dotyczącego rozwiązania Umowy o dofinansowanie nr/ </w:t>
      </w:r>
      <w:r w:rsidR="00370CD2">
        <w:rPr>
          <w:rFonts w:ascii="Verdana" w:eastAsia="Times New Roman" w:hAnsi="Verdana"/>
          <w:sz w:val="18"/>
          <w:szCs w:val="18"/>
          <w:lang w:eastAsia="pl-PL"/>
        </w:rPr>
        <w:t>w nawiązaniu do zapisów u</w:t>
      </w:r>
      <w:r w:rsidR="00370CD2" w:rsidRPr="00337FA1">
        <w:rPr>
          <w:rFonts w:ascii="Verdana" w:eastAsia="Times New Roman" w:hAnsi="Verdana"/>
          <w:sz w:val="18"/>
          <w:szCs w:val="18"/>
          <w:lang w:eastAsia="pl-PL"/>
        </w:rPr>
        <w:t xml:space="preserve">mowy o dofinansowanie nr </w:t>
      </w:r>
      <w:r w:rsidR="00945968">
        <w:rPr>
          <w:rFonts w:ascii="Verdana" w:eastAsia="Times New Roman" w:hAnsi="Verdana"/>
          <w:i/>
          <w:iCs/>
          <w:noProof/>
          <w:sz w:val="18"/>
          <w:szCs w:val="18"/>
          <w:lang w:eastAsia="pl-PL"/>
        </w:rPr>
        <w:t>&lt;nr umowy o dofinansowanie&gt;</w:t>
      </w:r>
      <w:r w:rsidR="00370CD2" w:rsidRPr="00337FA1">
        <w:rPr>
          <w:rFonts w:ascii="Verdana" w:eastAsia="Times New Roman" w:hAnsi="Verdana"/>
          <w:b/>
          <w:iCs/>
          <w:sz w:val="18"/>
          <w:szCs w:val="18"/>
          <w:lang w:eastAsia="pl-PL"/>
        </w:rPr>
        <w:t xml:space="preserve"> </w:t>
      </w:r>
      <w:r w:rsidR="00370CD2" w:rsidRPr="00337FA1">
        <w:rPr>
          <w:rFonts w:ascii="Verdana" w:eastAsia="Times New Roman" w:hAnsi="Verdana"/>
          <w:sz w:val="18"/>
          <w:szCs w:val="18"/>
          <w:lang w:eastAsia="pl-PL"/>
        </w:rPr>
        <w:t xml:space="preserve">z dnia </w:t>
      </w:r>
      <w:r w:rsidR="00945968">
        <w:rPr>
          <w:rFonts w:ascii="Verdana" w:eastAsia="Times New Roman" w:hAnsi="Verdana"/>
          <w:i/>
          <w:sz w:val="18"/>
          <w:szCs w:val="18"/>
          <w:lang w:eastAsia="pl-PL"/>
        </w:rPr>
        <w:t>&lt;data podpisania umowy&gt;</w:t>
      </w:r>
      <w:r w:rsidR="00370CD2" w:rsidRPr="00337FA1">
        <w:rPr>
          <w:rFonts w:ascii="Verdana" w:eastAsia="Times New Roman" w:hAnsi="Verdana"/>
          <w:sz w:val="18"/>
          <w:szCs w:val="18"/>
          <w:lang w:eastAsia="pl-PL"/>
        </w:rPr>
        <w:t xml:space="preserve"> oraz w związku z upływem okresu</w:t>
      </w:r>
      <w:r w:rsidR="00370CD2">
        <w:rPr>
          <w:rFonts w:ascii="Verdana" w:eastAsia="Times New Roman" w:hAnsi="Verdana"/>
          <w:sz w:val="18"/>
          <w:szCs w:val="18"/>
          <w:lang w:eastAsia="pl-PL"/>
        </w:rPr>
        <w:t>,</w:t>
      </w:r>
      <w:r w:rsidR="00370CD2" w:rsidRPr="00337FA1">
        <w:rPr>
          <w:rFonts w:ascii="Verdana" w:eastAsia="Times New Roman" w:hAnsi="Verdana"/>
          <w:sz w:val="18"/>
          <w:szCs w:val="18"/>
          <w:lang w:eastAsia="pl-PL"/>
        </w:rPr>
        <w:t xml:space="preserve"> na jaki zostało ustanowione zabezpieczenie prawidłowej</w:t>
      </w:r>
      <w:r w:rsidR="00370CD2">
        <w:rPr>
          <w:rFonts w:ascii="Verdana" w:eastAsia="Times New Roman" w:hAnsi="Verdana"/>
          <w:sz w:val="18"/>
          <w:szCs w:val="18"/>
          <w:lang w:eastAsia="pl-PL"/>
        </w:rPr>
        <w:t xml:space="preserve"> realizacji umowy -</w:t>
      </w:r>
      <w:r w:rsidR="00370CD2" w:rsidRPr="00045E56">
        <w:rPr>
          <w:rFonts w:ascii="Verdana" w:eastAsia="Times New Roman" w:hAnsi="Verdana"/>
          <w:sz w:val="18"/>
          <w:szCs w:val="18"/>
          <w:lang w:eastAsia="pl-PL"/>
        </w:rPr>
        <w:t xml:space="preserve"> Śląskie Cent</w:t>
      </w:r>
      <w:r w:rsidR="00370CD2">
        <w:rPr>
          <w:rFonts w:ascii="Verdana" w:eastAsia="Times New Roman" w:hAnsi="Verdana"/>
          <w:sz w:val="18"/>
          <w:szCs w:val="18"/>
          <w:lang w:eastAsia="pl-PL"/>
        </w:rPr>
        <w:t>rum Przedsiębiorczości informuje</w:t>
      </w:r>
      <w:r w:rsidR="00370CD2" w:rsidRPr="00045E56">
        <w:rPr>
          <w:rFonts w:ascii="Verdana" w:eastAsia="Times New Roman" w:hAnsi="Verdana"/>
          <w:sz w:val="18"/>
          <w:szCs w:val="18"/>
          <w:lang w:eastAsia="pl-PL"/>
        </w:rPr>
        <w:t xml:space="preserve">, iż </w:t>
      </w:r>
      <w:r w:rsidR="00370CD2">
        <w:rPr>
          <w:rFonts w:ascii="Verdana" w:hAnsi="Verdana"/>
          <w:bCs/>
          <w:sz w:val="18"/>
          <w:szCs w:val="18"/>
        </w:rPr>
        <w:t>weksel własny in </w:t>
      </w:r>
      <w:r w:rsidR="00370CD2" w:rsidRPr="00045E56">
        <w:rPr>
          <w:rFonts w:ascii="Verdana" w:hAnsi="Verdana"/>
          <w:bCs/>
          <w:sz w:val="18"/>
          <w:szCs w:val="18"/>
        </w:rPr>
        <w:t>blanco wraz z deklaracją wekslową</w:t>
      </w:r>
      <w:r w:rsidR="00370CD2" w:rsidRPr="00045E56">
        <w:rPr>
          <w:rFonts w:ascii="Verdana" w:eastAsia="Times New Roman" w:hAnsi="Verdana"/>
          <w:sz w:val="18"/>
          <w:szCs w:val="18"/>
          <w:lang w:eastAsia="pl-PL"/>
        </w:rPr>
        <w:t xml:space="preserve"> do </w:t>
      </w:r>
      <w:r w:rsidR="00370CD2">
        <w:rPr>
          <w:rFonts w:ascii="Verdana" w:eastAsia="Times New Roman" w:hAnsi="Verdana"/>
          <w:sz w:val="18"/>
          <w:szCs w:val="18"/>
          <w:lang w:eastAsia="pl-PL"/>
        </w:rPr>
        <w:t>ww. u</w:t>
      </w:r>
      <w:r w:rsidR="00370CD2" w:rsidRPr="00045E56">
        <w:rPr>
          <w:rFonts w:ascii="Verdana" w:eastAsia="Times New Roman" w:hAnsi="Verdana"/>
          <w:sz w:val="18"/>
          <w:szCs w:val="18"/>
          <w:lang w:eastAsia="pl-PL"/>
        </w:rPr>
        <w:t xml:space="preserve">mowy </w:t>
      </w:r>
      <w:r w:rsidR="00370CD2">
        <w:rPr>
          <w:rFonts w:ascii="Verdana" w:eastAsia="Times New Roman" w:hAnsi="Verdana"/>
          <w:sz w:val="18"/>
          <w:szCs w:val="18"/>
          <w:lang w:eastAsia="pl-PL"/>
        </w:rPr>
        <w:t xml:space="preserve">o dofinansowanie </w:t>
      </w:r>
      <w:r w:rsidR="00370CD2" w:rsidRPr="00045E56">
        <w:rPr>
          <w:rFonts w:ascii="Verdana" w:eastAsia="Times New Roman" w:hAnsi="Verdana"/>
          <w:sz w:val="18"/>
          <w:szCs w:val="18"/>
          <w:lang w:eastAsia="pl-PL"/>
        </w:rPr>
        <w:t>został komisyjnie zniszczony w dniu</w:t>
      </w:r>
      <w:r w:rsidR="00370CD2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945968">
        <w:rPr>
          <w:rFonts w:ascii="Verdana" w:eastAsia="Times New Roman" w:hAnsi="Verdana"/>
          <w:i/>
          <w:sz w:val="18"/>
          <w:szCs w:val="18"/>
          <w:lang w:eastAsia="pl-PL"/>
        </w:rPr>
        <w:t>&lt;data zniszczenia weksla&gt;</w:t>
      </w:r>
    </w:p>
    <w:p w14:paraId="710FCF9A" w14:textId="77777777" w:rsidR="00370CD2" w:rsidRDefault="00370CD2" w:rsidP="00A75C57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069C492D" w14:textId="77777777" w:rsidR="00945968" w:rsidRDefault="00370CD2" w:rsidP="00A75C57">
      <w:pPr>
        <w:pStyle w:val="Akapitzlist"/>
        <w:spacing w:after="0" w:line="360" w:lineRule="auto"/>
        <w:ind w:left="0"/>
        <w:jc w:val="both"/>
        <w:rPr>
          <w:rFonts w:ascii="Verdana" w:eastAsia="Times New Roman" w:hAnsi="Verdana"/>
          <w:sz w:val="18"/>
          <w:szCs w:val="18"/>
          <w:lang w:val="en-US"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>W razie dodatkowych pytań dotyczących niniejszej korespondencji proszę kontaktować się z </w:t>
      </w:r>
      <w:r w:rsidR="00945968">
        <w:rPr>
          <w:rFonts w:ascii="Verdana" w:eastAsia="Times New Roman" w:hAnsi="Verdana"/>
          <w:noProof/>
          <w:sz w:val="18"/>
          <w:szCs w:val="18"/>
          <w:lang w:eastAsia="pl-PL"/>
        </w:rPr>
        <w:t>……………………………</w:t>
      </w:r>
      <w:r w:rsidRPr="00385D2D">
        <w:rPr>
          <w:rFonts w:ascii="Verdana" w:eastAsia="Times New Roman" w:hAnsi="Verdana"/>
          <w:sz w:val="18"/>
          <w:szCs w:val="18"/>
          <w:lang w:eastAsia="pl-PL"/>
        </w:rPr>
        <w:t xml:space="preserve">, nr tel. </w:t>
      </w:r>
      <w:r w:rsidR="00945968">
        <w:rPr>
          <w:rFonts w:ascii="Verdana" w:eastAsia="Times New Roman" w:hAnsi="Verdana"/>
          <w:noProof/>
          <w:sz w:val="18"/>
          <w:szCs w:val="18"/>
          <w:lang w:eastAsia="pl-PL"/>
        </w:rPr>
        <w:t>………………………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, </w:t>
      </w:r>
      <w:r w:rsidRPr="00FD7B9D">
        <w:rPr>
          <w:rFonts w:ascii="Verdana" w:eastAsia="Times New Roman" w:hAnsi="Verdana"/>
          <w:sz w:val="18"/>
          <w:szCs w:val="18"/>
          <w:lang w:val="en-US" w:eastAsia="pl-PL"/>
        </w:rPr>
        <w:t>adres e</w:t>
      </w:r>
      <w:r w:rsidRPr="00FD7B9D">
        <w:rPr>
          <w:rFonts w:ascii="Verdana" w:eastAsia="Times New Roman" w:hAnsi="Verdana"/>
          <w:sz w:val="18"/>
          <w:szCs w:val="18"/>
          <w:lang w:val="en-US" w:eastAsia="pl-PL"/>
        </w:rPr>
        <w:noBreakHyphen/>
        <w:t>mail</w:t>
      </w:r>
      <w:r w:rsidR="00945968">
        <w:rPr>
          <w:rFonts w:ascii="Verdana" w:eastAsia="Times New Roman" w:hAnsi="Verdana"/>
          <w:sz w:val="18"/>
          <w:szCs w:val="18"/>
          <w:lang w:val="en-US" w:eastAsia="pl-PL"/>
        </w:rPr>
        <w:t>………….....................</w:t>
      </w:r>
    </w:p>
    <w:p w14:paraId="34AFEB23" w14:textId="77777777" w:rsidR="00370CD2" w:rsidRPr="006C15B8" w:rsidRDefault="00370CD2" w:rsidP="00A75C57">
      <w:pPr>
        <w:pStyle w:val="Akapitzlist"/>
        <w:spacing w:after="0" w:line="360" w:lineRule="auto"/>
        <w:ind w:left="0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FD7B9D">
        <w:rPr>
          <w:rFonts w:ascii="Verdana" w:eastAsia="Times New Roman" w:hAnsi="Verdana"/>
          <w:sz w:val="18"/>
          <w:szCs w:val="18"/>
          <w:lang w:val="en-US" w:eastAsia="pl-PL"/>
        </w:rPr>
        <w:t xml:space="preserve"> </w:t>
      </w:r>
    </w:p>
    <w:p w14:paraId="5BDC627F" w14:textId="77777777" w:rsidR="00370CD2" w:rsidRDefault="00370CD2" w:rsidP="005452F7">
      <w:pPr>
        <w:spacing w:after="0" w:line="360" w:lineRule="auto"/>
        <w:rPr>
          <w:rFonts w:ascii="Verdana" w:eastAsia="Times New Roman" w:hAnsi="Verdana"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W korespondencji proszę podawać </w:t>
      </w:r>
      <w:r>
        <w:rPr>
          <w:rFonts w:ascii="Verdana" w:hAnsi="Verdana"/>
          <w:sz w:val="18"/>
          <w:szCs w:val="18"/>
        </w:rPr>
        <w:t>n</w:t>
      </w:r>
      <w:r w:rsidRPr="008433BA">
        <w:rPr>
          <w:rFonts w:ascii="Verdana" w:hAnsi="Verdana"/>
          <w:sz w:val="18"/>
          <w:szCs w:val="18"/>
        </w:rPr>
        <w:t>umer umowy o dofinansowanie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.</w:t>
      </w:r>
    </w:p>
    <w:p w14:paraId="30BB9899" w14:textId="77777777" w:rsidR="00370CD2" w:rsidRDefault="00370CD2" w:rsidP="00E52423">
      <w:pPr>
        <w:spacing w:after="0" w:line="36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14:paraId="27DA0617" w14:textId="77777777" w:rsidR="00370CD2" w:rsidRPr="006C15B8" w:rsidRDefault="00370CD2" w:rsidP="00E52423">
      <w:pPr>
        <w:spacing w:after="0" w:line="36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14:paraId="72287865" w14:textId="77777777" w:rsidR="00370CD2" w:rsidRDefault="00370CD2" w:rsidP="006F4F3C">
      <w:pPr>
        <w:spacing w:after="0" w:line="240" w:lineRule="auto"/>
        <w:ind w:left="6946"/>
        <w:rPr>
          <w:rFonts w:ascii="Verdana" w:eastAsia="Times New Roman" w:hAnsi="Verdana"/>
          <w:sz w:val="18"/>
          <w:szCs w:val="18"/>
          <w:lang w:eastAsia="pl-PL"/>
        </w:rPr>
        <w:sectPr w:rsidR="00370CD2" w:rsidSect="00370CD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077" w:left="1418" w:header="709" w:footer="567" w:gutter="0"/>
          <w:pgNumType w:start="1"/>
          <w:cols w:space="708"/>
          <w:docGrid w:linePitch="360"/>
        </w:sect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>Z poważaniem</w:t>
      </w:r>
    </w:p>
    <w:p w14:paraId="159FA4F1" w14:textId="77777777" w:rsidR="00370CD2" w:rsidRPr="006C15B8" w:rsidRDefault="00370CD2" w:rsidP="006F4F3C">
      <w:pPr>
        <w:spacing w:after="0" w:line="240" w:lineRule="auto"/>
        <w:ind w:left="6946"/>
        <w:rPr>
          <w:rFonts w:ascii="Verdana" w:eastAsia="Times New Roman" w:hAnsi="Verdana"/>
          <w:sz w:val="18"/>
          <w:szCs w:val="18"/>
          <w:lang w:eastAsia="pl-PL"/>
        </w:rPr>
      </w:pPr>
    </w:p>
    <w:sectPr w:rsidR="00370CD2" w:rsidRPr="006C15B8" w:rsidSect="00370CD2">
      <w:headerReference w:type="default" r:id="rId14"/>
      <w:footerReference w:type="first" r:id="rId15"/>
      <w:type w:val="continuous"/>
      <w:pgSz w:w="11906" w:h="16838" w:code="9"/>
      <w:pgMar w:top="1418" w:right="1418" w:bottom="1077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C2209" w14:textId="77777777" w:rsidR="00370CD2" w:rsidRDefault="00370CD2" w:rsidP="00FA32E4">
      <w:pPr>
        <w:spacing w:after="0" w:line="240" w:lineRule="auto"/>
      </w:pPr>
      <w:r>
        <w:separator/>
      </w:r>
    </w:p>
  </w:endnote>
  <w:endnote w:type="continuationSeparator" w:id="0">
    <w:p w14:paraId="1ABC133C" w14:textId="77777777" w:rsidR="00370CD2" w:rsidRDefault="00370CD2" w:rsidP="00FA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A2C24" w14:textId="77777777" w:rsidR="000F566D" w:rsidRDefault="000F5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9979D" w14:textId="77777777" w:rsidR="000F566D" w:rsidRDefault="000F56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538F8" w14:textId="77777777" w:rsidR="00370CD2" w:rsidRPr="00D50232" w:rsidRDefault="00370CD2" w:rsidP="00D50232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>
      <w:rPr>
        <w:rFonts w:ascii="Verdana" w:hAnsi="Verdana"/>
        <w:sz w:val="16"/>
        <w:szCs w:val="16"/>
      </w:rPr>
      <w:t>2</w:t>
    </w:r>
    <w:r w:rsidRPr="00CC720B"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66856" w14:textId="77777777" w:rsidR="002D5BCB" w:rsidRPr="00D50232" w:rsidRDefault="002D5BCB" w:rsidP="00D50232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>
      <w:rPr>
        <w:rFonts w:ascii="Verdana" w:hAnsi="Verdana"/>
        <w:sz w:val="16"/>
        <w:szCs w:val="16"/>
      </w:rPr>
      <w:t>2</w:t>
    </w:r>
    <w:r w:rsidRPr="00CC720B"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877AE8" w14:textId="77777777" w:rsidR="00370CD2" w:rsidRDefault="00370CD2" w:rsidP="00FA32E4">
      <w:pPr>
        <w:spacing w:after="0" w:line="240" w:lineRule="auto"/>
      </w:pPr>
      <w:r>
        <w:separator/>
      </w:r>
    </w:p>
  </w:footnote>
  <w:footnote w:type="continuationSeparator" w:id="0">
    <w:p w14:paraId="6942D271" w14:textId="77777777" w:rsidR="00370CD2" w:rsidRDefault="00370CD2" w:rsidP="00FA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A95B3" w14:textId="77777777" w:rsidR="000F566D" w:rsidRDefault="000F5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A926C" w14:textId="77777777" w:rsidR="00370CD2" w:rsidRDefault="00D46ABD" w:rsidP="000C5273">
    <w:pPr>
      <w:pStyle w:val="Nagwek"/>
      <w:jc w:val="right"/>
    </w:pPr>
    <w:r w:rsidRPr="00864051">
      <w:rPr>
        <w:rFonts w:ascii="Verdana" w:hAnsi="Verdana"/>
        <w:noProof/>
        <w:sz w:val="16"/>
        <w:lang w:eastAsia="pl-PL"/>
      </w:rPr>
      <w:drawing>
        <wp:inline distT="0" distB="0" distL="0" distR="0" wp14:anchorId="3E74EAE1" wp14:editId="26638C50">
          <wp:extent cx="5759450" cy="713583"/>
          <wp:effectExtent l="0" t="0" r="0" b="0"/>
          <wp:docPr id="2" name="Obraz 2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5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4EDED" w14:textId="77777777" w:rsidR="000F566D" w:rsidRDefault="000F566D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CF1A5" w14:textId="77777777" w:rsidR="002D5BCB" w:rsidRDefault="002D5BCB" w:rsidP="000C5273">
    <w:pPr>
      <w:pStyle w:val="Nagwek"/>
      <w:jc w:val="right"/>
    </w:pPr>
    <w:r w:rsidRPr="00077A42">
      <w:rPr>
        <w:noProof/>
        <w:lang w:eastAsia="pl-PL"/>
      </w:rPr>
      <w:drawing>
        <wp:inline distT="0" distB="0" distL="0" distR="0" wp14:anchorId="540A92FB" wp14:editId="34B590AF">
          <wp:extent cx="5759450" cy="639040"/>
          <wp:effectExtent l="0" t="0" r="0" b="0"/>
          <wp:docPr id="1" name="Obraz 1" descr="Z:\SCP\LOGOTYPY 15.05.2017\logotypy\Logotypy 2007-2013. Śląskie\logo mono 4 ok mniejsz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SCP\LOGOTYPY 15.05.2017\logotypy\Logotypy 2007-2013. Śląskie\logo mono 4 ok mniejsz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9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DB043A"/>
    <w:multiLevelType w:val="hybridMultilevel"/>
    <w:tmpl w:val="BD4A72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13AA0637"/>
    <w:multiLevelType w:val="hybridMultilevel"/>
    <w:tmpl w:val="416C47D6"/>
    <w:lvl w:ilvl="0" w:tplc="E97A70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1">
    <w:nsid w:val="15B57788"/>
    <w:multiLevelType w:val="hybridMultilevel"/>
    <w:tmpl w:val="6966FFDE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1">
    <w:nsid w:val="2E7B5B8B"/>
    <w:multiLevelType w:val="hybridMultilevel"/>
    <w:tmpl w:val="5444418A"/>
    <w:lvl w:ilvl="0" w:tplc="01EC2B10">
      <w:start w:val="1"/>
      <w:numFmt w:val="bullet"/>
      <w:lvlText w:val=""/>
      <w:lvlJc w:val="left"/>
      <w:pPr>
        <w:tabs>
          <w:tab w:val="num" w:pos="760"/>
        </w:tabs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" w15:restartNumberingAfterBreak="1">
    <w:nsid w:val="660762BF"/>
    <w:multiLevelType w:val="hybridMultilevel"/>
    <w:tmpl w:val="85A8DD70"/>
    <w:lvl w:ilvl="0" w:tplc="1C4045AE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1">
    <w:nsid w:val="6C695949"/>
    <w:multiLevelType w:val="hybridMultilevel"/>
    <w:tmpl w:val="2514EB06"/>
    <w:lvl w:ilvl="0" w:tplc="3CE6A882">
      <w:start w:val="1"/>
      <w:numFmt w:val="decimal"/>
      <w:pStyle w:val="Punkt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5"/>
    <w:lvlOverride w:ilvl="0">
      <w:startOverride w:val="1"/>
    </w:lvlOverride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227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66A"/>
    <w:rsid w:val="00010D93"/>
    <w:rsid w:val="00011051"/>
    <w:rsid w:val="00040F47"/>
    <w:rsid w:val="00045E56"/>
    <w:rsid w:val="0006232C"/>
    <w:rsid w:val="00064730"/>
    <w:rsid w:val="00077A42"/>
    <w:rsid w:val="000944AC"/>
    <w:rsid w:val="00096D9E"/>
    <w:rsid w:val="000B35EB"/>
    <w:rsid w:val="000C0102"/>
    <w:rsid w:val="000C0758"/>
    <w:rsid w:val="000C5273"/>
    <w:rsid w:val="000D5141"/>
    <w:rsid w:val="000F566D"/>
    <w:rsid w:val="00106CD9"/>
    <w:rsid w:val="001109A5"/>
    <w:rsid w:val="00117B84"/>
    <w:rsid w:val="0012009E"/>
    <w:rsid w:val="00125691"/>
    <w:rsid w:val="001324C1"/>
    <w:rsid w:val="001518A9"/>
    <w:rsid w:val="00153142"/>
    <w:rsid w:val="001549A3"/>
    <w:rsid w:val="00164A1D"/>
    <w:rsid w:val="001702BD"/>
    <w:rsid w:val="00175FF0"/>
    <w:rsid w:val="00190422"/>
    <w:rsid w:val="001978F1"/>
    <w:rsid w:val="001A22A1"/>
    <w:rsid w:val="001A4ED8"/>
    <w:rsid w:val="001B0E9F"/>
    <w:rsid w:val="001C3F21"/>
    <w:rsid w:val="001D596B"/>
    <w:rsid w:val="001F42F9"/>
    <w:rsid w:val="001F66C9"/>
    <w:rsid w:val="001F7B48"/>
    <w:rsid w:val="0020232A"/>
    <w:rsid w:val="00205795"/>
    <w:rsid w:val="00205892"/>
    <w:rsid w:val="002210E7"/>
    <w:rsid w:val="002334CC"/>
    <w:rsid w:val="00235DD0"/>
    <w:rsid w:val="00243D97"/>
    <w:rsid w:val="00247E2C"/>
    <w:rsid w:val="002708EC"/>
    <w:rsid w:val="00272964"/>
    <w:rsid w:val="002819D2"/>
    <w:rsid w:val="00282BDB"/>
    <w:rsid w:val="00290C31"/>
    <w:rsid w:val="002A20DB"/>
    <w:rsid w:val="002A6B8A"/>
    <w:rsid w:val="002B128B"/>
    <w:rsid w:val="002B4441"/>
    <w:rsid w:val="002B62E9"/>
    <w:rsid w:val="002C75E4"/>
    <w:rsid w:val="002D14C6"/>
    <w:rsid w:val="002D5BCB"/>
    <w:rsid w:val="003211D7"/>
    <w:rsid w:val="003327EA"/>
    <w:rsid w:val="00336206"/>
    <w:rsid w:val="00337FA1"/>
    <w:rsid w:val="0036620A"/>
    <w:rsid w:val="00370CD2"/>
    <w:rsid w:val="00375336"/>
    <w:rsid w:val="00380397"/>
    <w:rsid w:val="003850D9"/>
    <w:rsid w:val="0038566A"/>
    <w:rsid w:val="003A37DA"/>
    <w:rsid w:val="003D0057"/>
    <w:rsid w:val="003F02E6"/>
    <w:rsid w:val="003F5889"/>
    <w:rsid w:val="00403B9E"/>
    <w:rsid w:val="0041002D"/>
    <w:rsid w:val="00412748"/>
    <w:rsid w:val="00425ECC"/>
    <w:rsid w:val="00440C1C"/>
    <w:rsid w:val="0044617C"/>
    <w:rsid w:val="004525FF"/>
    <w:rsid w:val="00461FBD"/>
    <w:rsid w:val="00496A8E"/>
    <w:rsid w:val="004C0234"/>
    <w:rsid w:val="004F2CFC"/>
    <w:rsid w:val="00504DA2"/>
    <w:rsid w:val="00505A41"/>
    <w:rsid w:val="00506399"/>
    <w:rsid w:val="00533AEA"/>
    <w:rsid w:val="0053755E"/>
    <w:rsid w:val="0054400A"/>
    <w:rsid w:val="005452F7"/>
    <w:rsid w:val="005A4E48"/>
    <w:rsid w:val="005E7CF9"/>
    <w:rsid w:val="00602051"/>
    <w:rsid w:val="006103C4"/>
    <w:rsid w:val="00610432"/>
    <w:rsid w:val="0062142B"/>
    <w:rsid w:val="006226CC"/>
    <w:rsid w:val="006237F1"/>
    <w:rsid w:val="0064059A"/>
    <w:rsid w:val="00645213"/>
    <w:rsid w:val="00646756"/>
    <w:rsid w:val="00657261"/>
    <w:rsid w:val="00660104"/>
    <w:rsid w:val="0066347D"/>
    <w:rsid w:val="00666561"/>
    <w:rsid w:val="00676247"/>
    <w:rsid w:val="00695F44"/>
    <w:rsid w:val="006A516A"/>
    <w:rsid w:val="006B1F5A"/>
    <w:rsid w:val="006C15B8"/>
    <w:rsid w:val="006F4F3C"/>
    <w:rsid w:val="00714F34"/>
    <w:rsid w:val="00721F3A"/>
    <w:rsid w:val="007366E1"/>
    <w:rsid w:val="007513B6"/>
    <w:rsid w:val="00763882"/>
    <w:rsid w:val="00780951"/>
    <w:rsid w:val="007859C0"/>
    <w:rsid w:val="00794F84"/>
    <w:rsid w:val="007B47DD"/>
    <w:rsid w:val="007B57A1"/>
    <w:rsid w:val="007B5B91"/>
    <w:rsid w:val="007E254A"/>
    <w:rsid w:val="007E29B6"/>
    <w:rsid w:val="007F171F"/>
    <w:rsid w:val="00802258"/>
    <w:rsid w:val="00803045"/>
    <w:rsid w:val="0081498B"/>
    <w:rsid w:val="0084290F"/>
    <w:rsid w:val="008520AD"/>
    <w:rsid w:val="00852471"/>
    <w:rsid w:val="00872206"/>
    <w:rsid w:val="00894524"/>
    <w:rsid w:val="008A4A57"/>
    <w:rsid w:val="008B1AA6"/>
    <w:rsid w:val="008C3D3E"/>
    <w:rsid w:val="008C4FFD"/>
    <w:rsid w:val="008D3EE3"/>
    <w:rsid w:val="008D73B1"/>
    <w:rsid w:val="008F030D"/>
    <w:rsid w:val="009076A7"/>
    <w:rsid w:val="00911153"/>
    <w:rsid w:val="0092626B"/>
    <w:rsid w:val="0093379B"/>
    <w:rsid w:val="009379D3"/>
    <w:rsid w:val="00941050"/>
    <w:rsid w:val="00944177"/>
    <w:rsid w:val="00945968"/>
    <w:rsid w:val="00966550"/>
    <w:rsid w:val="00967F48"/>
    <w:rsid w:val="00985AD0"/>
    <w:rsid w:val="00990B05"/>
    <w:rsid w:val="00993F57"/>
    <w:rsid w:val="009A0900"/>
    <w:rsid w:val="009A6BE2"/>
    <w:rsid w:val="009A7EDA"/>
    <w:rsid w:val="009B16CC"/>
    <w:rsid w:val="009C06C6"/>
    <w:rsid w:val="009C72BE"/>
    <w:rsid w:val="009D2C1B"/>
    <w:rsid w:val="009D410D"/>
    <w:rsid w:val="009D54F1"/>
    <w:rsid w:val="009D6AA0"/>
    <w:rsid w:val="009D6B9A"/>
    <w:rsid w:val="009E107C"/>
    <w:rsid w:val="009E4883"/>
    <w:rsid w:val="00A00D3B"/>
    <w:rsid w:val="00A121EC"/>
    <w:rsid w:val="00A3199D"/>
    <w:rsid w:val="00A446D8"/>
    <w:rsid w:val="00A53041"/>
    <w:rsid w:val="00A540CB"/>
    <w:rsid w:val="00A66912"/>
    <w:rsid w:val="00A70FBC"/>
    <w:rsid w:val="00A75C57"/>
    <w:rsid w:val="00AA4883"/>
    <w:rsid w:val="00AC40E2"/>
    <w:rsid w:val="00AC4E11"/>
    <w:rsid w:val="00AD29B3"/>
    <w:rsid w:val="00AF564F"/>
    <w:rsid w:val="00AF5966"/>
    <w:rsid w:val="00B0632F"/>
    <w:rsid w:val="00B21F7E"/>
    <w:rsid w:val="00B337CA"/>
    <w:rsid w:val="00B37F57"/>
    <w:rsid w:val="00B41A68"/>
    <w:rsid w:val="00B45756"/>
    <w:rsid w:val="00B457B0"/>
    <w:rsid w:val="00B56E28"/>
    <w:rsid w:val="00B677A1"/>
    <w:rsid w:val="00BB67A9"/>
    <w:rsid w:val="00BC42AF"/>
    <w:rsid w:val="00BC5E49"/>
    <w:rsid w:val="00BE2FA7"/>
    <w:rsid w:val="00C166DC"/>
    <w:rsid w:val="00C25620"/>
    <w:rsid w:val="00C355C7"/>
    <w:rsid w:val="00C53F1A"/>
    <w:rsid w:val="00C727D1"/>
    <w:rsid w:val="00C83DA2"/>
    <w:rsid w:val="00C86035"/>
    <w:rsid w:val="00C97197"/>
    <w:rsid w:val="00CA67EC"/>
    <w:rsid w:val="00CB13FE"/>
    <w:rsid w:val="00CD2C40"/>
    <w:rsid w:val="00CD5E14"/>
    <w:rsid w:val="00CD709C"/>
    <w:rsid w:val="00D001EB"/>
    <w:rsid w:val="00D02840"/>
    <w:rsid w:val="00D02AE3"/>
    <w:rsid w:val="00D074B7"/>
    <w:rsid w:val="00D075E0"/>
    <w:rsid w:val="00D14865"/>
    <w:rsid w:val="00D16128"/>
    <w:rsid w:val="00D22F76"/>
    <w:rsid w:val="00D3184C"/>
    <w:rsid w:val="00D46ABD"/>
    <w:rsid w:val="00D50232"/>
    <w:rsid w:val="00D65FF5"/>
    <w:rsid w:val="00D675E7"/>
    <w:rsid w:val="00D71D98"/>
    <w:rsid w:val="00D92097"/>
    <w:rsid w:val="00D95179"/>
    <w:rsid w:val="00DB0ACB"/>
    <w:rsid w:val="00DD48AA"/>
    <w:rsid w:val="00DF0289"/>
    <w:rsid w:val="00E12715"/>
    <w:rsid w:val="00E40ECB"/>
    <w:rsid w:val="00E51B5E"/>
    <w:rsid w:val="00E52423"/>
    <w:rsid w:val="00E643B8"/>
    <w:rsid w:val="00E647C2"/>
    <w:rsid w:val="00E725E9"/>
    <w:rsid w:val="00EA17DB"/>
    <w:rsid w:val="00EA7A4D"/>
    <w:rsid w:val="00EF1B2C"/>
    <w:rsid w:val="00EF3663"/>
    <w:rsid w:val="00F074AB"/>
    <w:rsid w:val="00F10753"/>
    <w:rsid w:val="00F25F50"/>
    <w:rsid w:val="00F3399C"/>
    <w:rsid w:val="00F41E7F"/>
    <w:rsid w:val="00F442FB"/>
    <w:rsid w:val="00F50C20"/>
    <w:rsid w:val="00F576C4"/>
    <w:rsid w:val="00F65A97"/>
    <w:rsid w:val="00F70877"/>
    <w:rsid w:val="00F735C5"/>
    <w:rsid w:val="00F823E4"/>
    <w:rsid w:val="00F83206"/>
    <w:rsid w:val="00F83FA9"/>
    <w:rsid w:val="00F84EBC"/>
    <w:rsid w:val="00F94A3B"/>
    <w:rsid w:val="00FA32E4"/>
    <w:rsid w:val="00FA4241"/>
    <w:rsid w:val="00FB6DB1"/>
    <w:rsid w:val="00FC0FCB"/>
    <w:rsid w:val="00FC336D"/>
    <w:rsid w:val="00FF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18EBBBC"/>
  <w15:docId w15:val="{B4DD14BB-303F-492B-AFBC-C7EA061BB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107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E107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07C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A32E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A32E4"/>
    <w:rPr>
      <w:rFonts w:ascii="Calibri" w:eastAsia="Calibri" w:hAnsi="Calibri" w:cs="Times New Roman"/>
    </w:rPr>
  </w:style>
  <w:style w:type="paragraph" w:customStyle="1" w:styleId="Ustp">
    <w:name w:val="Ustęp"/>
    <w:basedOn w:val="Tekstpodstawowy"/>
    <w:qFormat/>
    <w:rsid w:val="00282BDB"/>
    <w:pPr>
      <w:numPr>
        <w:numId w:val="3"/>
      </w:numPr>
      <w:spacing w:before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Punkt">
    <w:name w:val="Punkt"/>
    <w:basedOn w:val="Normalny"/>
    <w:qFormat/>
    <w:rsid w:val="00282BDB"/>
    <w:pPr>
      <w:numPr>
        <w:numId w:val="4"/>
      </w:numPr>
      <w:spacing w:before="120" w:after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2B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2BDB"/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E51B5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03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30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304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30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3045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03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F030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F03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7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zory%20pism\zgoda%20na%20wyd&#322;u&#380;enie%20terminu%20dostarczenia%20dokument&#243;w%20niezb&#281;dnych%20do%20podpisania%20umowy%20-%201.2.1%20-%20ver.%2002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FC603-2E0B-4373-A835-C5F9A6001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zgoda na wydłużenie terminu dostarczenia dokumentów niezbędnych do podpisania umowy - 1.2.1 - ver. 02.dotx</Template>
  <TotalTime>9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informującego o zniszczeniu weksla</dc:title>
  <dc:creator>agnieszka.mieszczok</dc:creator>
  <cp:lastModifiedBy>michal.mol</cp:lastModifiedBy>
  <cp:revision>7</cp:revision>
  <cp:lastPrinted>2009-02-09T09:59:00Z</cp:lastPrinted>
  <dcterms:created xsi:type="dcterms:W3CDTF">2018-01-12T18:03:00Z</dcterms:created>
  <dcterms:modified xsi:type="dcterms:W3CDTF">2021-07-20T12:34:00Z</dcterms:modified>
</cp:coreProperties>
</file>